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F5" w:rsidRDefault="00531AF5" w:rsidP="006C4EF5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9C7D2B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531AF5" w:rsidRPr="00550196" w:rsidRDefault="00531AF5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531AF5" w:rsidRPr="00F96101" w:rsidRDefault="00531AF5" w:rsidP="00C502A6">
      <w:pPr>
        <w:pStyle w:val="Heading1"/>
        <w:ind w:firstLine="709"/>
        <w:rPr>
          <w:sz w:val="26"/>
          <w:szCs w:val="26"/>
          <w:lang w:val="uk-UA"/>
        </w:rPr>
      </w:pPr>
      <w:r w:rsidRPr="00F96101">
        <w:rPr>
          <w:sz w:val="26"/>
          <w:szCs w:val="26"/>
          <w:lang w:val="uk-UA"/>
        </w:rPr>
        <w:t>КАГАРЛИЦЬКА  МІСЬКА  РАДА  VІІІ  СКЛИКАННЯ</w:t>
      </w:r>
    </w:p>
    <w:p w:rsidR="00531AF5" w:rsidRPr="00F96101" w:rsidRDefault="00531AF5" w:rsidP="006B10F8">
      <w:pPr>
        <w:tabs>
          <w:tab w:val="left" w:pos="1845"/>
          <w:tab w:val="left" w:pos="4020"/>
          <w:tab w:val="right" w:pos="9256"/>
        </w:tabs>
        <w:rPr>
          <w:b/>
          <w:sz w:val="26"/>
          <w:szCs w:val="26"/>
          <w:lang w:val="uk-UA"/>
        </w:rPr>
      </w:pPr>
    </w:p>
    <w:p w:rsidR="00531AF5" w:rsidRPr="00F96101" w:rsidRDefault="00531AF5" w:rsidP="00F96101">
      <w:pPr>
        <w:tabs>
          <w:tab w:val="left" w:pos="7500"/>
        </w:tabs>
        <w:rPr>
          <w:b/>
          <w:sz w:val="26"/>
          <w:szCs w:val="26"/>
          <w:lang w:val="uk-UA"/>
        </w:rPr>
      </w:pPr>
      <w:r w:rsidRPr="00F96101">
        <w:rPr>
          <w:b/>
          <w:sz w:val="26"/>
          <w:szCs w:val="26"/>
          <w:lang w:val="uk-UA"/>
        </w:rPr>
        <w:tab/>
        <w:t xml:space="preserve">            ПРОЄКТ</w:t>
      </w:r>
    </w:p>
    <w:p w:rsidR="00531AF5" w:rsidRPr="00F96101" w:rsidRDefault="00531AF5" w:rsidP="006C4EF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F96101">
        <w:rPr>
          <w:b/>
          <w:sz w:val="26"/>
          <w:szCs w:val="26"/>
          <w:lang w:val="uk-UA"/>
        </w:rPr>
        <w:tab/>
        <w:t>РІШЕННЯ</w:t>
      </w:r>
    </w:p>
    <w:p w:rsidR="00531AF5" w:rsidRPr="00F96101" w:rsidRDefault="00531AF5" w:rsidP="006B10F8">
      <w:pPr>
        <w:tabs>
          <w:tab w:val="left" w:pos="1845"/>
          <w:tab w:val="left" w:pos="4020"/>
          <w:tab w:val="right" w:pos="9256"/>
        </w:tabs>
        <w:rPr>
          <w:b/>
          <w:sz w:val="26"/>
          <w:szCs w:val="26"/>
          <w:lang w:val="uk-UA"/>
        </w:rPr>
      </w:pPr>
      <w:r w:rsidRPr="00F96101">
        <w:rPr>
          <w:b/>
          <w:sz w:val="26"/>
          <w:szCs w:val="26"/>
          <w:lang w:val="uk-UA"/>
        </w:rPr>
        <w:tab/>
      </w:r>
      <w:r w:rsidRPr="00F96101">
        <w:rPr>
          <w:b/>
          <w:sz w:val="26"/>
          <w:szCs w:val="26"/>
          <w:lang w:val="uk-UA"/>
        </w:rPr>
        <w:tab/>
      </w:r>
      <w:r w:rsidRPr="00F96101">
        <w:rPr>
          <w:b/>
          <w:sz w:val="26"/>
          <w:szCs w:val="26"/>
          <w:lang w:val="uk-UA"/>
        </w:rPr>
        <w:tab/>
      </w:r>
    </w:p>
    <w:p w:rsidR="00531AF5" w:rsidRPr="00F96101" w:rsidRDefault="00531AF5" w:rsidP="00C502A6">
      <w:pPr>
        <w:jc w:val="both"/>
        <w:rPr>
          <w:b/>
          <w:sz w:val="26"/>
          <w:szCs w:val="26"/>
          <w:lang w:val="uk-UA"/>
        </w:rPr>
      </w:pPr>
      <w:r w:rsidRPr="00F96101">
        <w:rPr>
          <w:b/>
          <w:sz w:val="26"/>
          <w:szCs w:val="26"/>
          <w:lang w:val="uk-UA"/>
        </w:rPr>
        <w:t xml:space="preserve">       2024                                                                                            м. Кагарлик</w:t>
      </w:r>
    </w:p>
    <w:p w:rsidR="00531AF5" w:rsidRPr="00F96101" w:rsidRDefault="00531AF5" w:rsidP="00AF13B0">
      <w:pPr>
        <w:ind w:firstLine="709"/>
        <w:rPr>
          <w:sz w:val="26"/>
          <w:szCs w:val="26"/>
          <w:lang w:val="uk-UA"/>
        </w:rPr>
      </w:pPr>
    </w:p>
    <w:p w:rsidR="00531AF5" w:rsidRPr="00F96101" w:rsidRDefault="00531AF5" w:rsidP="00927F76">
      <w:pPr>
        <w:jc w:val="both"/>
        <w:rPr>
          <w:rStyle w:val="Heading2Char"/>
          <w:rFonts w:ascii="Times New Roman" w:hAnsi="Times New Roman"/>
          <w:color w:val="auto"/>
          <w:lang w:val="uk-UA"/>
        </w:rPr>
      </w:pPr>
      <w:r w:rsidRPr="00F96101">
        <w:rPr>
          <w:rStyle w:val="Heading2Char"/>
          <w:rFonts w:ascii="Times New Roman" w:hAnsi="Times New Roman"/>
          <w:color w:val="auto"/>
          <w:lang w:val="uk-UA"/>
        </w:rPr>
        <w:t>Про передачу Цапенку Олександру Михайловичу у власність земельної ділянки для будівництва і обслуговування житлового будинку, господарських будівель і споруд (присадибна ділянка)в с.Переселення, вул.Войтківка, 1 на території Кагарлицької 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F96101">
          <w:rPr>
            <w:rStyle w:val="Heading2Char"/>
            <w:rFonts w:ascii="Times New Roman" w:hAnsi="Times New Roman"/>
            <w:color w:val="auto"/>
            <w:lang w:val="uk-UA"/>
          </w:rPr>
          <w:t>0,2500 га</w:t>
        </w:r>
      </w:smartTag>
      <w:r w:rsidRPr="00F96101">
        <w:rPr>
          <w:rStyle w:val="Heading2Char"/>
          <w:rFonts w:ascii="Times New Roman" w:hAnsi="Times New Roman"/>
          <w:color w:val="auto"/>
          <w:lang w:val="uk-UA"/>
        </w:rPr>
        <w:t>)</w:t>
      </w:r>
    </w:p>
    <w:p w:rsidR="00531AF5" w:rsidRPr="00F96101" w:rsidRDefault="00531AF5" w:rsidP="00BC3DE1">
      <w:pPr>
        <w:jc w:val="center"/>
        <w:rPr>
          <w:sz w:val="26"/>
          <w:szCs w:val="26"/>
          <w:lang w:val="uk-UA"/>
        </w:rPr>
      </w:pPr>
    </w:p>
    <w:p w:rsidR="00531AF5" w:rsidRPr="00F96101" w:rsidRDefault="00531AF5" w:rsidP="004905E1">
      <w:pPr>
        <w:ind w:firstLine="709"/>
        <w:jc w:val="both"/>
        <w:rPr>
          <w:b/>
          <w:sz w:val="26"/>
          <w:szCs w:val="26"/>
          <w:lang w:val="uk-UA"/>
        </w:rPr>
      </w:pPr>
      <w:r w:rsidRPr="00F96101">
        <w:rPr>
          <w:color w:val="000000"/>
          <w:sz w:val="26"/>
          <w:szCs w:val="26"/>
          <w:lang w:val="uk-UA"/>
        </w:rPr>
        <w:t xml:space="preserve">          Розглянувши заяву </w:t>
      </w:r>
      <w:r w:rsidRPr="00F96101">
        <w:rPr>
          <w:rStyle w:val="Heading2Char"/>
          <w:rFonts w:ascii="Times New Roman" w:hAnsi="Times New Roman"/>
          <w:b w:val="0"/>
          <w:color w:val="auto"/>
          <w:lang w:val="uk-UA"/>
        </w:rPr>
        <w:t>Цапенка Олександра Михайловича</w:t>
      </w:r>
      <w:bookmarkStart w:id="0" w:name="_GoBack"/>
      <w:bookmarkEnd w:id="0"/>
      <w:r w:rsidRPr="00F96101">
        <w:rPr>
          <w:sz w:val="26"/>
          <w:szCs w:val="26"/>
          <w:lang w:val="uk-UA"/>
        </w:rPr>
        <w:t xml:space="preserve"> (с.Переселення, вул.Войтківка,1), </w:t>
      </w:r>
      <w:r w:rsidRPr="00F96101">
        <w:rPr>
          <w:color w:val="000000"/>
          <w:sz w:val="26"/>
          <w:szCs w:val="26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 ділянка)  Цапенку О.М.в с.Переселення, вул.Войтківка,1, </w:t>
      </w:r>
      <w:r w:rsidRPr="00F96101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Pr="00F96101">
        <w:rPr>
          <w:b/>
          <w:sz w:val="26"/>
          <w:szCs w:val="26"/>
          <w:lang w:val="uk-UA"/>
        </w:rPr>
        <w:t>сесія міської ради вирішила:</w:t>
      </w:r>
    </w:p>
    <w:p w:rsidR="00531AF5" w:rsidRPr="00F96101" w:rsidRDefault="00531AF5" w:rsidP="00320172">
      <w:pPr>
        <w:spacing w:line="276" w:lineRule="auto"/>
        <w:jc w:val="both"/>
        <w:rPr>
          <w:sz w:val="26"/>
          <w:szCs w:val="26"/>
          <w:lang w:val="uk-UA"/>
        </w:rPr>
      </w:pPr>
    </w:p>
    <w:p w:rsidR="00531AF5" w:rsidRPr="00F96101" w:rsidRDefault="00531AF5" w:rsidP="005D5069">
      <w:pPr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F96101">
        <w:rPr>
          <w:bCs/>
          <w:sz w:val="26"/>
          <w:szCs w:val="26"/>
          <w:lang w:val="uk-UA"/>
        </w:rPr>
        <w:t xml:space="preserve">1. Передати  </w:t>
      </w:r>
      <w:r w:rsidRPr="00F961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Цапенку Олександру Михайловичу </w:t>
      </w:r>
      <w:r w:rsidRPr="00F96101">
        <w:rPr>
          <w:sz w:val="26"/>
          <w:szCs w:val="26"/>
          <w:lang w:val="uk-UA"/>
        </w:rPr>
        <w:t xml:space="preserve">у </w:t>
      </w:r>
      <w:r w:rsidRPr="00F96101">
        <w:rPr>
          <w:bCs/>
          <w:sz w:val="26"/>
          <w:szCs w:val="26"/>
          <w:lang w:val="uk-UA"/>
        </w:rPr>
        <w:t xml:space="preserve">власність </w:t>
      </w:r>
      <w:r w:rsidRPr="00F96101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F96101">
          <w:rPr>
            <w:sz w:val="26"/>
            <w:szCs w:val="26"/>
            <w:lang w:val="uk-UA"/>
          </w:rPr>
          <w:t>0,2500 га</w:t>
        </w:r>
      </w:smartTag>
      <w:r w:rsidRPr="00F96101">
        <w:rPr>
          <w:sz w:val="26"/>
          <w:szCs w:val="26"/>
          <w:lang w:val="uk-UA"/>
        </w:rPr>
        <w:t xml:space="preserve"> (кадастровий номер 3222286001:01:363:0006) </w:t>
      </w:r>
      <w:r w:rsidRPr="00F96101">
        <w:rPr>
          <w:color w:val="000000"/>
          <w:sz w:val="26"/>
          <w:szCs w:val="26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в с.Переселення, вул.Войтківка,1, на території Кагарлицької міської територіальної громади. </w:t>
      </w:r>
    </w:p>
    <w:p w:rsidR="00531AF5" w:rsidRPr="00F96101" w:rsidRDefault="00531AF5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F96101">
        <w:rPr>
          <w:sz w:val="26"/>
          <w:szCs w:val="26"/>
          <w:lang w:val="uk-UA"/>
        </w:rPr>
        <w:t xml:space="preserve">  2.Відділу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531AF5" w:rsidRPr="00F96101" w:rsidRDefault="00531AF5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F96101">
        <w:rPr>
          <w:sz w:val="26"/>
          <w:szCs w:val="26"/>
          <w:lang w:val="uk-UA"/>
        </w:rPr>
        <w:t xml:space="preserve">3. </w:t>
      </w:r>
      <w:r w:rsidRPr="00F961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Цапенку Олександру Михайловичу </w:t>
      </w:r>
      <w:r w:rsidRPr="00F96101">
        <w:rPr>
          <w:sz w:val="26"/>
          <w:szCs w:val="26"/>
          <w:lang w:val="uk-UA"/>
        </w:rPr>
        <w:t>забезпечити:</w:t>
      </w:r>
    </w:p>
    <w:p w:rsidR="00531AF5" w:rsidRPr="00F96101" w:rsidRDefault="00531AF5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F96101">
        <w:rPr>
          <w:sz w:val="26"/>
          <w:szCs w:val="26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531AF5" w:rsidRPr="00F96101" w:rsidRDefault="00531AF5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F96101">
        <w:rPr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531AF5" w:rsidRPr="00F96101" w:rsidRDefault="00531AF5" w:rsidP="005D5069">
      <w:pPr>
        <w:tabs>
          <w:tab w:val="left" w:pos="9540"/>
        </w:tabs>
        <w:spacing w:line="276" w:lineRule="auto"/>
        <w:ind w:firstLine="709"/>
        <w:jc w:val="both"/>
        <w:rPr>
          <w:sz w:val="26"/>
          <w:szCs w:val="26"/>
        </w:rPr>
      </w:pPr>
      <w:r w:rsidRPr="00F96101">
        <w:rPr>
          <w:sz w:val="26"/>
          <w:szCs w:val="26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531AF5" w:rsidRPr="00F96101" w:rsidRDefault="00531AF5" w:rsidP="00014E41">
      <w:pPr>
        <w:spacing w:line="276" w:lineRule="auto"/>
        <w:jc w:val="both"/>
        <w:rPr>
          <w:sz w:val="26"/>
          <w:szCs w:val="26"/>
          <w:lang w:val="uk-UA"/>
        </w:rPr>
      </w:pPr>
      <w:r w:rsidRPr="00F96101">
        <w:rPr>
          <w:color w:val="000000"/>
          <w:sz w:val="26"/>
          <w:szCs w:val="26"/>
          <w:lang w:val="uk-UA"/>
        </w:rPr>
        <w:t xml:space="preserve">           4.</w:t>
      </w:r>
      <w:r w:rsidRPr="00F96101">
        <w:rPr>
          <w:sz w:val="26"/>
          <w:szCs w:val="26"/>
          <w:lang w:val="uk-UA"/>
        </w:rPr>
        <w:t xml:space="preserve"> Контроль </w:t>
      </w:r>
      <w:r w:rsidRPr="00F96101">
        <w:rPr>
          <w:sz w:val="26"/>
          <w:szCs w:val="26"/>
        </w:rPr>
        <w:t>за виконаннямданогорішенняпокласти на постійнукомісію</w:t>
      </w:r>
      <w:r w:rsidRPr="00F96101">
        <w:rPr>
          <w:sz w:val="26"/>
          <w:szCs w:val="26"/>
          <w:lang w:val="uk-UA"/>
        </w:rPr>
        <w:t xml:space="preserve">міської ради з питань земельних відносин, екології та природокористування. </w:t>
      </w:r>
    </w:p>
    <w:p w:rsidR="00531AF5" w:rsidRPr="00F96101" w:rsidRDefault="00531AF5" w:rsidP="00014E41">
      <w:pPr>
        <w:spacing w:line="276" w:lineRule="auto"/>
        <w:jc w:val="both"/>
        <w:rPr>
          <w:sz w:val="26"/>
          <w:szCs w:val="26"/>
          <w:lang w:val="uk-UA"/>
        </w:rPr>
      </w:pPr>
    </w:p>
    <w:p w:rsidR="00531AF5" w:rsidRPr="00F96101" w:rsidRDefault="00531AF5" w:rsidP="00014E41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531AF5" w:rsidRDefault="00531AF5" w:rsidP="00816E2B">
      <w:pPr>
        <w:jc w:val="both"/>
        <w:rPr>
          <w:sz w:val="26"/>
          <w:szCs w:val="26"/>
          <w:lang w:val="uk-UA"/>
        </w:rPr>
      </w:pPr>
      <w:r w:rsidRPr="00F96101">
        <w:rPr>
          <w:b/>
          <w:sz w:val="26"/>
          <w:szCs w:val="26"/>
        </w:rPr>
        <w:t>Міський голова</w:t>
      </w:r>
      <w:r w:rsidRPr="00F96101">
        <w:rPr>
          <w:b/>
          <w:sz w:val="26"/>
          <w:szCs w:val="26"/>
        </w:rPr>
        <w:tab/>
      </w:r>
      <w:r w:rsidRPr="00F96101">
        <w:rPr>
          <w:b/>
          <w:sz w:val="26"/>
          <w:szCs w:val="26"/>
        </w:rPr>
        <w:tab/>
      </w:r>
      <w:r w:rsidRPr="00F96101">
        <w:rPr>
          <w:b/>
          <w:sz w:val="26"/>
          <w:szCs w:val="26"/>
          <w:lang w:val="uk-UA"/>
        </w:rPr>
        <w:tab/>
      </w:r>
      <w:r w:rsidRPr="00F96101">
        <w:rPr>
          <w:b/>
          <w:sz w:val="26"/>
          <w:szCs w:val="26"/>
        </w:rPr>
        <w:tab/>
      </w:r>
      <w:r w:rsidRPr="00F96101">
        <w:rPr>
          <w:b/>
          <w:sz w:val="26"/>
          <w:szCs w:val="26"/>
        </w:rPr>
        <w:tab/>
        <w:t xml:space="preserve">             </w:t>
      </w:r>
      <w:r w:rsidRPr="00F96101">
        <w:rPr>
          <w:b/>
          <w:sz w:val="26"/>
          <w:szCs w:val="26"/>
          <w:lang w:val="uk-UA"/>
        </w:rPr>
        <w:t xml:space="preserve">             </w:t>
      </w:r>
      <w:r w:rsidRPr="00F96101">
        <w:rPr>
          <w:b/>
          <w:sz w:val="26"/>
          <w:szCs w:val="26"/>
        </w:rPr>
        <w:t>Олександр ПАНЮТА</w:t>
      </w:r>
    </w:p>
    <w:p w:rsidR="00531AF5" w:rsidRPr="005D5069" w:rsidRDefault="00531AF5" w:rsidP="00816E2B">
      <w:pPr>
        <w:spacing w:line="276" w:lineRule="auto"/>
        <w:rPr>
          <w:lang w:val="uk-UA"/>
        </w:rPr>
      </w:pPr>
    </w:p>
    <w:sectPr w:rsidR="00531AF5" w:rsidRPr="005D5069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709C0"/>
    <w:rsid w:val="001C6734"/>
    <w:rsid w:val="001E4CAE"/>
    <w:rsid w:val="001F5B3B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D0064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905E1"/>
    <w:rsid w:val="004B73C2"/>
    <w:rsid w:val="004C551D"/>
    <w:rsid w:val="004C77B8"/>
    <w:rsid w:val="004D0670"/>
    <w:rsid w:val="004D4EEA"/>
    <w:rsid w:val="004E6FDF"/>
    <w:rsid w:val="004F1441"/>
    <w:rsid w:val="0051310D"/>
    <w:rsid w:val="00531AF5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2FE6"/>
    <w:rsid w:val="005E3118"/>
    <w:rsid w:val="006121FB"/>
    <w:rsid w:val="006125C0"/>
    <w:rsid w:val="00615901"/>
    <w:rsid w:val="00616F75"/>
    <w:rsid w:val="00636776"/>
    <w:rsid w:val="00641D76"/>
    <w:rsid w:val="0064550A"/>
    <w:rsid w:val="006508A8"/>
    <w:rsid w:val="00664FA9"/>
    <w:rsid w:val="00665E60"/>
    <w:rsid w:val="006766D1"/>
    <w:rsid w:val="006837E1"/>
    <w:rsid w:val="006A2C7B"/>
    <w:rsid w:val="006A584F"/>
    <w:rsid w:val="006B10F8"/>
    <w:rsid w:val="006B45E4"/>
    <w:rsid w:val="006C4EF5"/>
    <w:rsid w:val="006D1C2C"/>
    <w:rsid w:val="006D2CF5"/>
    <w:rsid w:val="006D63C1"/>
    <w:rsid w:val="006E542C"/>
    <w:rsid w:val="00710FD4"/>
    <w:rsid w:val="00713FDE"/>
    <w:rsid w:val="00714447"/>
    <w:rsid w:val="007212A9"/>
    <w:rsid w:val="0072146F"/>
    <w:rsid w:val="00724585"/>
    <w:rsid w:val="00753178"/>
    <w:rsid w:val="00757551"/>
    <w:rsid w:val="00764C16"/>
    <w:rsid w:val="00771C47"/>
    <w:rsid w:val="0077626F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16E2B"/>
    <w:rsid w:val="00835C6E"/>
    <w:rsid w:val="008400B1"/>
    <w:rsid w:val="00860B2C"/>
    <w:rsid w:val="0086175B"/>
    <w:rsid w:val="0087428C"/>
    <w:rsid w:val="00887142"/>
    <w:rsid w:val="00894DD5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C7D2B"/>
    <w:rsid w:val="009D63A8"/>
    <w:rsid w:val="009F34E4"/>
    <w:rsid w:val="009F40A4"/>
    <w:rsid w:val="009F70E3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26DF4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225F"/>
    <w:rsid w:val="00F7492D"/>
    <w:rsid w:val="00F83E3F"/>
    <w:rsid w:val="00F874D9"/>
    <w:rsid w:val="00F87B45"/>
    <w:rsid w:val="00F96101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556</TotalTime>
  <Pages>1</Pages>
  <Words>327</Words>
  <Characters>1866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67</cp:revision>
  <cp:lastPrinted>2023-07-02T02:43:00Z</cp:lastPrinted>
  <dcterms:created xsi:type="dcterms:W3CDTF">2020-12-17T12:07:00Z</dcterms:created>
  <dcterms:modified xsi:type="dcterms:W3CDTF">2024-10-30T06:21:00Z</dcterms:modified>
</cp:coreProperties>
</file>